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2BC" w:rsidRDefault="009722BC" w:rsidP="00437BE3">
      <w:pPr>
        <w:ind w:left="3600" w:firstLine="720"/>
        <w:rPr>
          <w:b/>
          <w:szCs w:val="28"/>
        </w:rPr>
      </w:pPr>
      <w:r w:rsidRPr="00502128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9722BC" w:rsidRPr="003B693E" w:rsidRDefault="009722BC" w:rsidP="00437BE3">
      <w:pPr>
        <w:pStyle w:val="Heading3"/>
        <w:keepLines w:val="0"/>
        <w:numPr>
          <w:ilvl w:val="2"/>
          <w:numId w:val="13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9722BC" w:rsidRPr="003B693E" w:rsidRDefault="009722BC" w:rsidP="00437BE3">
      <w:pPr>
        <w:pStyle w:val="Heading1"/>
        <w:numPr>
          <w:ilvl w:val="0"/>
          <w:numId w:val="13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9722BC" w:rsidRPr="003B693E" w:rsidRDefault="009722BC" w:rsidP="00437B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9722BC" w:rsidRPr="003B693E" w:rsidRDefault="009722BC" w:rsidP="00437BE3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9722BC" w:rsidRPr="003B693E" w:rsidRDefault="009722BC" w:rsidP="00437BE3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9722BC" w:rsidRPr="003B693E" w:rsidRDefault="009722BC" w:rsidP="00437BE3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9722BC" w:rsidRDefault="009722BC" w:rsidP="00437BE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9722BC" w:rsidRPr="003B693E" w:rsidRDefault="009722BC" w:rsidP="00437BE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9722BC" w:rsidRPr="003B693E" w:rsidRDefault="009722BC" w:rsidP="00437BE3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9722BC" w:rsidRPr="003B693E" w:rsidRDefault="009722BC" w:rsidP="00437BE3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9722BC" w:rsidRPr="003B693E" w:rsidRDefault="009722BC" w:rsidP="00437BE3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198</w:t>
      </w:r>
    </w:p>
    <w:p w:rsidR="009722BC" w:rsidRPr="003B693E" w:rsidRDefault="009722BC" w:rsidP="00437BE3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9722BC" w:rsidRPr="003B693E" w:rsidRDefault="009722BC" w:rsidP="00437BE3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9722BC" w:rsidRPr="003B693E" w:rsidRDefault="009722BC" w:rsidP="00437BE3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9722BC" w:rsidRPr="003B693E" w:rsidRDefault="009722BC" w:rsidP="00437BE3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буд.№16 вул. Петриківська</w:t>
      </w:r>
    </w:p>
    <w:p w:rsidR="009722BC" w:rsidRPr="003B693E" w:rsidRDefault="009722BC" w:rsidP="00437BE3">
      <w:pPr>
        <w:widowControl w:val="0"/>
        <w:autoSpaceDE w:val="0"/>
        <w:jc w:val="both"/>
        <w:rPr>
          <w:rFonts w:ascii="Times New Roman" w:hAnsi="Times New Roman"/>
        </w:rPr>
      </w:pPr>
    </w:p>
    <w:p w:rsidR="009722BC" w:rsidRPr="003B693E" w:rsidRDefault="009722BC" w:rsidP="00557723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9722BC" w:rsidRPr="003B693E" w:rsidRDefault="009722BC" w:rsidP="00437BE3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9722BC" w:rsidRPr="003B693E" w:rsidRDefault="009722BC" w:rsidP="00437BE3">
      <w:pPr>
        <w:widowControl w:val="0"/>
        <w:numPr>
          <w:ilvl w:val="0"/>
          <w:numId w:val="14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>2,6</w:t>
      </w:r>
      <w:r w:rsidRPr="00557723">
        <w:rPr>
          <w:rFonts w:ascii="Times New Roman" w:hAnsi="Times New Roman"/>
        </w:rPr>
        <w:t>29</w:t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№16 по вул.. Петриківська</w:t>
      </w:r>
    </w:p>
    <w:p w:rsidR="009722BC" w:rsidRPr="003B693E" w:rsidRDefault="009722BC" w:rsidP="00437BE3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3"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№16, що по вул.. Петриківська.</w:t>
      </w:r>
    </w:p>
    <w:p w:rsidR="009722BC" w:rsidRPr="003B693E" w:rsidRDefault="009722BC" w:rsidP="00437BE3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№16 по вул.. Петриківська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9722BC" w:rsidRPr="003B693E" w:rsidRDefault="009722BC" w:rsidP="00437BE3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9722BC" w:rsidRPr="003B693E" w:rsidRDefault="009722BC" w:rsidP="00437BE3">
      <w:pPr>
        <w:numPr>
          <w:ilvl w:val="0"/>
          <w:numId w:val="14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9722BC" w:rsidRPr="003B693E" w:rsidRDefault="009722BC" w:rsidP="00437BE3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9722BC" w:rsidRDefault="009722BC" w:rsidP="00437BE3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9722BC" w:rsidRPr="00DC72A5" w:rsidRDefault="009722BC" w:rsidP="0055772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9722BC" w:rsidRPr="00DC72A5" w:rsidRDefault="009722BC" w:rsidP="00557723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198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9722BC" w:rsidRPr="00DC72A5" w:rsidRDefault="009722BC" w:rsidP="005577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22BC" w:rsidRPr="00DC72A5" w:rsidRDefault="009722BC" w:rsidP="005577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722BC" w:rsidRPr="00DC72A5" w:rsidRDefault="009722BC" w:rsidP="005577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9722BC" w:rsidRPr="00DC72A5" w:rsidRDefault="009722BC" w:rsidP="005577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Петриківська, 16 </w:t>
      </w:r>
    </w:p>
    <w:p w:rsidR="009722BC" w:rsidRPr="00DC72A5" w:rsidRDefault="009722BC" w:rsidP="005577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9722BC" w:rsidRPr="00DC72A5" w:rsidRDefault="009722BC" w:rsidP="005577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9722BC" w:rsidRDefault="009722BC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9722BC" w:rsidRPr="008D478E" w:rsidTr="002E5D63">
        <w:trPr>
          <w:trHeight w:val="527"/>
          <w:jc w:val="center"/>
        </w:trPr>
        <w:tc>
          <w:tcPr>
            <w:tcW w:w="901" w:type="dxa"/>
          </w:tcPr>
          <w:p w:rsidR="009722BC" w:rsidRPr="008D478E" w:rsidRDefault="009722BC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78E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9722BC" w:rsidRPr="008D478E" w:rsidRDefault="009722BC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7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9722BC" w:rsidRPr="008D478E" w:rsidRDefault="009722BC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7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8D478E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8D478E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8D478E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9722BC" w:rsidRPr="008D478E" w:rsidTr="002E5D63">
        <w:trPr>
          <w:trHeight w:val="448"/>
          <w:jc w:val="center"/>
        </w:trPr>
        <w:tc>
          <w:tcPr>
            <w:tcW w:w="901" w:type="dxa"/>
          </w:tcPr>
          <w:p w:rsidR="009722BC" w:rsidRPr="008D478E" w:rsidRDefault="009722BC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78E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9722BC" w:rsidRPr="008D478E" w:rsidRDefault="009722BC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7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9722BC" w:rsidRPr="008D478E" w:rsidRDefault="009722BC" w:rsidP="004B6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D478E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Pr="008D478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169</w:t>
            </w:r>
          </w:p>
        </w:tc>
      </w:tr>
      <w:tr w:rsidR="009722BC" w:rsidRPr="008D478E" w:rsidTr="002E5D63">
        <w:trPr>
          <w:trHeight w:val="336"/>
          <w:jc w:val="center"/>
        </w:trPr>
        <w:tc>
          <w:tcPr>
            <w:tcW w:w="901" w:type="dxa"/>
          </w:tcPr>
          <w:p w:rsidR="009722BC" w:rsidRPr="008D478E" w:rsidRDefault="009722BC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78E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9722BC" w:rsidRPr="008D478E" w:rsidRDefault="009722BC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78E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9722BC" w:rsidRPr="008D478E" w:rsidRDefault="009722BC" w:rsidP="00E56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78E">
              <w:rPr>
                <w:rFonts w:ascii="Times New Roman" w:hAnsi="Times New Roman"/>
                <w:color w:val="000000"/>
                <w:sz w:val="24"/>
                <w:szCs w:val="24"/>
              </w:rPr>
              <w:t>0,729</w:t>
            </w:r>
          </w:p>
        </w:tc>
      </w:tr>
      <w:tr w:rsidR="009722BC" w:rsidRPr="008D478E" w:rsidTr="002E5D63">
        <w:trPr>
          <w:trHeight w:val="264"/>
          <w:jc w:val="center"/>
        </w:trPr>
        <w:tc>
          <w:tcPr>
            <w:tcW w:w="901" w:type="dxa"/>
          </w:tcPr>
          <w:p w:rsidR="009722BC" w:rsidRPr="008D478E" w:rsidRDefault="009722BC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78E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9722BC" w:rsidRPr="008D478E" w:rsidRDefault="009722BC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78E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9722BC" w:rsidRPr="008D478E" w:rsidRDefault="009722BC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722BC" w:rsidRPr="008D478E" w:rsidTr="002E5D63">
        <w:trPr>
          <w:trHeight w:val="264"/>
          <w:jc w:val="center"/>
        </w:trPr>
        <w:tc>
          <w:tcPr>
            <w:tcW w:w="901" w:type="dxa"/>
          </w:tcPr>
          <w:p w:rsidR="009722BC" w:rsidRPr="008D478E" w:rsidRDefault="009722BC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78E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9722BC" w:rsidRPr="008D478E" w:rsidRDefault="009722BC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78E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9722BC" w:rsidRPr="008D478E" w:rsidRDefault="009722BC" w:rsidP="00E56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722BC" w:rsidRPr="008D478E" w:rsidTr="002E5D63">
        <w:trPr>
          <w:trHeight w:val="264"/>
          <w:jc w:val="center"/>
        </w:trPr>
        <w:tc>
          <w:tcPr>
            <w:tcW w:w="901" w:type="dxa"/>
          </w:tcPr>
          <w:p w:rsidR="009722BC" w:rsidRPr="008D478E" w:rsidRDefault="009722BC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78E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9722BC" w:rsidRPr="008D478E" w:rsidRDefault="009722BC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78E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9722BC" w:rsidRPr="008D478E" w:rsidRDefault="009722BC" w:rsidP="008E26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78E">
              <w:rPr>
                <w:rFonts w:ascii="Times New Roman" w:hAnsi="Times New Roman"/>
                <w:color w:val="000000"/>
                <w:sz w:val="24"/>
                <w:szCs w:val="24"/>
              </w:rPr>
              <w:t>0,361</w:t>
            </w:r>
          </w:p>
        </w:tc>
      </w:tr>
      <w:tr w:rsidR="009722BC" w:rsidRPr="008D478E" w:rsidTr="002E5D63">
        <w:trPr>
          <w:trHeight w:val="2760"/>
          <w:jc w:val="center"/>
        </w:trPr>
        <w:tc>
          <w:tcPr>
            <w:tcW w:w="901" w:type="dxa"/>
          </w:tcPr>
          <w:p w:rsidR="009722BC" w:rsidRPr="008D478E" w:rsidRDefault="009722BC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78E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9722BC" w:rsidRPr="008D478E" w:rsidRDefault="009722BC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9722BC" w:rsidRPr="008D478E" w:rsidRDefault="009722BC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78E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9722BC" w:rsidRPr="008D478E" w:rsidRDefault="009722BC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78E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9722BC" w:rsidRPr="008D478E" w:rsidRDefault="009722BC" w:rsidP="004B6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D478E">
              <w:rPr>
                <w:rFonts w:ascii="Times New Roman" w:hAnsi="Times New Roman"/>
                <w:color w:val="000000"/>
                <w:sz w:val="24"/>
                <w:szCs w:val="24"/>
              </w:rPr>
              <w:t>1,26</w:t>
            </w:r>
            <w:r w:rsidRPr="008D478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9722BC" w:rsidRPr="008D478E" w:rsidTr="002E5D63">
        <w:trPr>
          <w:trHeight w:val="596"/>
          <w:jc w:val="center"/>
        </w:trPr>
        <w:tc>
          <w:tcPr>
            <w:tcW w:w="901" w:type="dxa"/>
          </w:tcPr>
          <w:p w:rsidR="009722BC" w:rsidRPr="008D478E" w:rsidRDefault="009722BC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78E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9722BC" w:rsidRPr="008D478E" w:rsidRDefault="009722BC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78E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9722BC" w:rsidRPr="008D478E" w:rsidRDefault="009722BC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7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9722BC" w:rsidRPr="008D478E" w:rsidRDefault="009722BC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78E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9722BC" w:rsidRPr="008D478E" w:rsidRDefault="009722BC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78E">
              <w:rPr>
                <w:rFonts w:ascii="Times New Roman" w:hAnsi="Times New Roman"/>
                <w:color w:val="000000"/>
                <w:sz w:val="24"/>
                <w:szCs w:val="24"/>
              </w:rPr>
              <w:t>0,402</w:t>
            </w:r>
          </w:p>
          <w:p w:rsidR="009722BC" w:rsidRPr="008D478E" w:rsidRDefault="009722BC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722BC" w:rsidRPr="008D478E" w:rsidRDefault="009722BC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78E">
              <w:rPr>
                <w:rFonts w:ascii="Times New Roman" w:hAnsi="Times New Roman"/>
                <w:color w:val="000000"/>
                <w:sz w:val="24"/>
                <w:szCs w:val="24"/>
              </w:rPr>
              <w:t>0,402</w:t>
            </w:r>
          </w:p>
          <w:p w:rsidR="009722BC" w:rsidRPr="008D478E" w:rsidRDefault="009722BC" w:rsidP="00724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78E">
              <w:rPr>
                <w:rFonts w:ascii="Times New Roman" w:hAnsi="Times New Roman"/>
                <w:color w:val="000000"/>
                <w:sz w:val="24"/>
                <w:szCs w:val="24"/>
              </w:rPr>
              <w:t>0,000</w:t>
            </w:r>
          </w:p>
        </w:tc>
      </w:tr>
      <w:tr w:rsidR="009722BC" w:rsidRPr="008D478E" w:rsidTr="002E5D63">
        <w:trPr>
          <w:trHeight w:val="264"/>
          <w:jc w:val="center"/>
        </w:trPr>
        <w:tc>
          <w:tcPr>
            <w:tcW w:w="901" w:type="dxa"/>
          </w:tcPr>
          <w:p w:rsidR="009722BC" w:rsidRPr="008D478E" w:rsidRDefault="009722BC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78E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9722BC" w:rsidRPr="008D478E" w:rsidRDefault="009722BC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7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9722BC" w:rsidRPr="008D478E" w:rsidRDefault="009722BC" w:rsidP="00E56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78E">
              <w:rPr>
                <w:rFonts w:ascii="Times New Roman" w:hAnsi="Times New Roman"/>
                <w:color w:val="000000"/>
                <w:sz w:val="24"/>
                <w:szCs w:val="24"/>
              </w:rPr>
              <w:t>0,003</w:t>
            </w:r>
          </w:p>
        </w:tc>
      </w:tr>
      <w:tr w:rsidR="009722BC" w:rsidRPr="008D478E" w:rsidTr="002E5D63">
        <w:trPr>
          <w:trHeight w:val="264"/>
          <w:jc w:val="center"/>
        </w:trPr>
        <w:tc>
          <w:tcPr>
            <w:tcW w:w="901" w:type="dxa"/>
          </w:tcPr>
          <w:p w:rsidR="009722BC" w:rsidRPr="008D478E" w:rsidRDefault="009722BC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78E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9722BC" w:rsidRPr="008D478E" w:rsidRDefault="009722BC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478E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9722BC" w:rsidRPr="008D478E" w:rsidRDefault="009722BC" w:rsidP="004B6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D478E">
              <w:rPr>
                <w:rFonts w:ascii="Times New Roman" w:hAnsi="Times New Roman"/>
                <w:color w:val="000000"/>
                <w:sz w:val="24"/>
                <w:szCs w:val="24"/>
              </w:rPr>
              <w:t>0,14</w:t>
            </w:r>
            <w:r w:rsidRPr="008D478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9722BC" w:rsidRPr="008D478E" w:rsidTr="002E5D63">
        <w:trPr>
          <w:trHeight w:val="264"/>
          <w:jc w:val="center"/>
        </w:trPr>
        <w:tc>
          <w:tcPr>
            <w:tcW w:w="901" w:type="dxa"/>
          </w:tcPr>
          <w:p w:rsidR="009722BC" w:rsidRPr="008D478E" w:rsidRDefault="009722BC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9722BC" w:rsidRPr="00CB5CC3" w:rsidRDefault="009722BC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9722BC" w:rsidRPr="008D478E" w:rsidRDefault="009722BC" w:rsidP="004B634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8D478E">
              <w:rPr>
                <w:rFonts w:ascii="Times New Roman" w:hAnsi="Times New Roman"/>
                <w:color w:val="000000"/>
                <w:sz w:val="24"/>
                <w:szCs w:val="24"/>
              </w:rPr>
              <w:t>3,</w:t>
            </w:r>
            <w:r w:rsidRPr="008D478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076</w:t>
            </w:r>
          </w:p>
        </w:tc>
      </w:tr>
    </w:tbl>
    <w:p w:rsidR="009722BC" w:rsidRDefault="009722BC" w:rsidP="00CB5CC3">
      <w:pPr>
        <w:spacing w:after="0" w:line="240" w:lineRule="auto"/>
        <w:ind w:left="360"/>
        <w:jc w:val="both"/>
        <w:rPr>
          <w:color w:val="000000"/>
        </w:rPr>
      </w:pPr>
    </w:p>
    <w:p w:rsidR="009722BC" w:rsidRDefault="009722BC" w:rsidP="00CB5CC3">
      <w:pPr>
        <w:spacing w:after="0" w:line="240" w:lineRule="auto"/>
        <w:ind w:left="360"/>
        <w:jc w:val="both"/>
        <w:rPr>
          <w:color w:val="000000"/>
        </w:rPr>
      </w:pPr>
    </w:p>
    <w:p w:rsidR="009722BC" w:rsidRPr="00DC72A5" w:rsidRDefault="009722BC" w:rsidP="00557723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9722BC" w:rsidRDefault="009722BC" w:rsidP="00557723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9722BC" w:rsidRDefault="009722BC" w:rsidP="00557723">
      <w:pPr>
        <w:spacing w:after="0" w:line="240" w:lineRule="auto"/>
        <w:ind w:left="360"/>
        <w:jc w:val="both"/>
        <w:rPr>
          <w:color w:val="000000"/>
        </w:rPr>
      </w:pPr>
    </w:p>
    <w:p w:rsidR="009722BC" w:rsidRDefault="009722BC" w:rsidP="00557723">
      <w:pPr>
        <w:spacing w:after="0" w:line="240" w:lineRule="auto"/>
        <w:ind w:left="360"/>
        <w:jc w:val="both"/>
        <w:rPr>
          <w:color w:val="000000"/>
        </w:rPr>
      </w:pPr>
    </w:p>
    <w:p w:rsidR="009722BC" w:rsidRPr="00703542" w:rsidRDefault="009722BC" w:rsidP="00557723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9722BC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722BC" w:rsidRPr="005459CC" w:rsidRDefault="009722BC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722BC" w:rsidRPr="005459CC" w:rsidRDefault="009722BC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722BC" w:rsidRPr="005459CC" w:rsidRDefault="009722BC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9722BC" w:rsidRPr="00AF1ABC" w:rsidRDefault="009722BC" w:rsidP="00557723">
      <w:pPr>
        <w:spacing w:after="0" w:line="240" w:lineRule="auto"/>
        <w:ind w:left="360"/>
        <w:jc w:val="both"/>
      </w:pPr>
    </w:p>
    <w:sectPr w:rsidR="009722BC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2BC" w:rsidRDefault="009722BC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9722BC" w:rsidRDefault="009722BC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2BC" w:rsidRDefault="009722BC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9722BC" w:rsidRDefault="009722BC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1AC938C6"/>
    <w:multiLevelType w:val="hybridMultilevel"/>
    <w:tmpl w:val="A6965A74"/>
    <w:lvl w:ilvl="0" w:tplc="29AC20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EA1881"/>
    <w:multiLevelType w:val="hybridMultilevel"/>
    <w:tmpl w:val="6DC24BF8"/>
    <w:lvl w:ilvl="0" w:tplc="6742E1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E921B0"/>
    <w:multiLevelType w:val="hybridMultilevel"/>
    <w:tmpl w:val="3AF8C962"/>
    <w:lvl w:ilvl="0" w:tplc="B2DE62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8D2DF8"/>
    <w:multiLevelType w:val="hybridMultilevel"/>
    <w:tmpl w:val="9E14F93A"/>
    <w:lvl w:ilvl="0" w:tplc="C922A2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53B7909"/>
    <w:multiLevelType w:val="hybridMultilevel"/>
    <w:tmpl w:val="1F74EFB6"/>
    <w:lvl w:ilvl="0" w:tplc="2E0E3F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665384D"/>
    <w:multiLevelType w:val="hybridMultilevel"/>
    <w:tmpl w:val="0DBE6F2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777271F"/>
    <w:multiLevelType w:val="hybridMultilevel"/>
    <w:tmpl w:val="EEA4BE8E"/>
    <w:lvl w:ilvl="0" w:tplc="9124826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D7D1FA3"/>
    <w:multiLevelType w:val="hybridMultilevel"/>
    <w:tmpl w:val="D234A6BA"/>
    <w:lvl w:ilvl="0" w:tplc="E4EE3E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0"/>
  </w:num>
  <w:num w:numId="7">
    <w:abstractNumId w:val="13"/>
  </w:num>
  <w:num w:numId="8">
    <w:abstractNumId w:val="9"/>
  </w:num>
  <w:num w:numId="9">
    <w:abstractNumId w:val="3"/>
  </w:num>
  <w:num w:numId="10">
    <w:abstractNumId w:val="4"/>
  </w:num>
  <w:num w:numId="11">
    <w:abstractNumId w:val="12"/>
  </w:num>
  <w:num w:numId="12">
    <w:abstractNumId w:val="2"/>
  </w:num>
  <w:num w:numId="13">
    <w:abstractNumId w:val="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551C9"/>
    <w:rsid w:val="000630D5"/>
    <w:rsid w:val="0009751F"/>
    <w:rsid w:val="000E350E"/>
    <w:rsid w:val="00196F09"/>
    <w:rsid w:val="001C394A"/>
    <w:rsid w:val="001F3980"/>
    <w:rsid w:val="001F5552"/>
    <w:rsid w:val="002E367B"/>
    <w:rsid w:val="002E5D63"/>
    <w:rsid w:val="002F2596"/>
    <w:rsid w:val="00302682"/>
    <w:rsid w:val="00342094"/>
    <w:rsid w:val="003A3059"/>
    <w:rsid w:val="003B6670"/>
    <w:rsid w:val="003B693E"/>
    <w:rsid w:val="00432767"/>
    <w:rsid w:val="00437BE3"/>
    <w:rsid w:val="004806AE"/>
    <w:rsid w:val="004916D3"/>
    <w:rsid w:val="004B52A8"/>
    <w:rsid w:val="004B634A"/>
    <w:rsid w:val="00502128"/>
    <w:rsid w:val="005108D2"/>
    <w:rsid w:val="00540606"/>
    <w:rsid w:val="005459CC"/>
    <w:rsid w:val="00557723"/>
    <w:rsid w:val="00567082"/>
    <w:rsid w:val="005A52A6"/>
    <w:rsid w:val="005B0537"/>
    <w:rsid w:val="005C00EB"/>
    <w:rsid w:val="005D7BE1"/>
    <w:rsid w:val="005F7BF0"/>
    <w:rsid w:val="00614F78"/>
    <w:rsid w:val="00653327"/>
    <w:rsid w:val="0067529C"/>
    <w:rsid w:val="00696F14"/>
    <w:rsid w:val="006A24FD"/>
    <w:rsid w:val="006B342B"/>
    <w:rsid w:val="006E0CC3"/>
    <w:rsid w:val="00703542"/>
    <w:rsid w:val="00724B2A"/>
    <w:rsid w:val="00725134"/>
    <w:rsid w:val="00730202"/>
    <w:rsid w:val="00736E2E"/>
    <w:rsid w:val="007676C9"/>
    <w:rsid w:val="007E28F3"/>
    <w:rsid w:val="007E6337"/>
    <w:rsid w:val="007E6F61"/>
    <w:rsid w:val="00843A8B"/>
    <w:rsid w:val="00856654"/>
    <w:rsid w:val="00861363"/>
    <w:rsid w:val="0087491E"/>
    <w:rsid w:val="00875085"/>
    <w:rsid w:val="00891127"/>
    <w:rsid w:val="008A3A0E"/>
    <w:rsid w:val="008D0698"/>
    <w:rsid w:val="008D478E"/>
    <w:rsid w:val="008E0026"/>
    <w:rsid w:val="008E2687"/>
    <w:rsid w:val="008F69F2"/>
    <w:rsid w:val="009722BC"/>
    <w:rsid w:val="00976E10"/>
    <w:rsid w:val="009E75A6"/>
    <w:rsid w:val="00A60517"/>
    <w:rsid w:val="00A82CDE"/>
    <w:rsid w:val="00A85DFE"/>
    <w:rsid w:val="00AB45D4"/>
    <w:rsid w:val="00AF1ABC"/>
    <w:rsid w:val="00BC337A"/>
    <w:rsid w:val="00BE2F04"/>
    <w:rsid w:val="00BE7802"/>
    <w:rsid w:val="00C23504"/>
    <w:rsid w:val="00C2551B"/>
    <w:rsid w:val="00C451F4"/>
    <w:rsid w:val="00C94A65"/>
    <w:rsid w:val="00C97C3E"/>
    <w:rsid w:val="00CB5CC3"/>
    <w:rsid w:val="00CD116D"/>
    <w:rsid w:val="00D50196"/>
    <w:rsid w:val="00D80EFF"/>
    <w:rsid w:val="00D92CDA"/>
    <w:rsid w:val="00DA26B4"/>
    <w:rsid w:val="00DB1B8E"/>
    <w:rsid w:val="00DB4425"/>
    <w:rsid w:val="00DC72A5"/>
    <w:rsid w:val="00DE33AD"/>
    <w:rsid w:val="00DF0FE6"/>
    <w:rsid w:val="00E34435"/>
    <w:rsid w:val="00E56173"/>
    <w:rsid w:val="00EA288E"/>
    <w:rsid w:val="00EB1314"/>
    <w:rsid w:val="00F07618"/>
    <w:rsid w:val="00F11318"/>
    <w:rsid w:val="00F37F99"/>
    <w:rsid w:val="00F55A7E"/>
    <w:rsid w:val="00F625A9"/>
    <w:rsid w:val="00FC7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37BE3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37BE3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37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7B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214</TotalTime>
  <Pages>2</Pages>
  <Words>657</Words>
  <Characters>3746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2017-03-28T09:13:00Z</cp:lastPrinted>
  <dcterms:created xsi:type="dcterms:W3CDTF">2017-03-22T10:43:00Z</dcterms:created>
  <dcterms:modified xsi:type="dcterms:W3CDTF">2017-04-04T05:44:00Z</dcterms:modified>
</cp:coreProperties>
</file>